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83236" w14:textId="77777777" w:rsidR="00DE682C" w:rsidRDefault="00DE682C" w:rsidP="00DE68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RABET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2ADB0235" w14:textId="77777777" w:rsidR="00DE682C" w:rsidRDefault="00DE682C" w:rsidP="00DE68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Ely,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. Brasier.</w:t>
      </w:r>
    </w:p>
    <w:p w14:paraId="2EF074C3" w14:textId="77777777" w:rsidR="00DE682C" w:rsidRDefault="00DE682C" w:rsidP="00DE682C">
      <w:pPr>
        <w:pStyle w:val="NoSpacing"/>
        <w:rPr>
          <w:rFonts w:cs="Times New Roman"/>
          <w:szCs w:val="24"/>
        </w:rPr>
      </w:pPr>
    </w:p>
    <w:p w14:paraId="59BC1795" w14:textId="77777777" w:rsidR="00DE682C" w:rsidRDefault="00DE682C" w:rsidP="00DE682C">
      <w:pPr>
        <w:pStyle w:val="NoSpacing"/>
        <w:rPr>
          <w:rFonts w:cs="Times New Roman"/>
          <w:szCs w:val="24"/>
        </w:rPr>
      </w:pPr>
    </w:p>
    <w:p w14:paraId="1FE1988E" w14:textId="77777777" w:rsidR="00DE682C" w:rsidRDefault="00DE682C" w:rsidP="00DE68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Warde</w:t>
      </w:r>
      <w:proofErr w:type="spellEnd"/>
      <w:r>
        <w:rPr>
          <w:rFonts w:cs="Times New Roman"/>
          <w:szCs w:val="24"/>
        </w:rPr>
        <w:t xml:space="preserve">(q.v.) brought a plaint of a breach of the Statute of </w:t>
      </w:r>
      <w:proofErr w:type="spellStart"/>
      <w:r>
        <w:rPr>
          <w:rFonts w:cs="Times New Roman"/>
          <w:szCs w:val="24"/>
        </w:rPr>
        <w:t>Labourers</w:t>
      </w:r>
      <w:proofErr w:type="spellEnd"/>
    </w:p>
    <w:p w14:paraId="2CA648DE" w14:textId="77777777" w:rsidR="00DE682C" w:rsidRDefault="00DE682C" w:rsidP="00DE68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John Hampton of Ely, </w:t>
      </w:r>
      <w:proofErr w:type="spellStart"/>
      <w:r>
        <w:rPr>
          <w:rFonts w:cs="Times New Roman"/>
          <w:szCs w:val="24"/>
        </w:rPr>
        <w:t>latoner</w:t>
      </w:r>
      <w:proofErr w:type="spellEnd"/>
      <w:r>
        <w:rPr>
          <w:rFonts w:cs="Times New Roman"/>
          <w:szCs w:val="24"/>
        </w:rPr>
        <w:t>(q.v.).</w:t>
      </w:r>
    </w:p>
    <w:p w14:paraId="024638DB" w14:textId="77777777" w:rsidR="00DE682C" w:rsidRDefault="00DE682C" w:rsidP="00DE68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5AFFD29E" w14:textId="77777777" w:rsidR="00DE682C" w:rsidRDefault="00DE682C" w:rsidP="00DE682C">
      <w:pPr>
        <w:pStyle w:val="NoSpacing"/>
        <w:rPr>
          <w:rFonts w:cs="Times New Roman"/>
          <w:szCs w:val="24"/>
        </w:rPr>
      </w:pPr>
    </w:p>
    <w:p w14:paraId="233FE5EC" w14:textId="77777777" w:rsidR="00DE682C" w:rsidRDefault="00DE682C" w:rsidP="00DE682C">
      <w:pPr>
        <w:pStyle w:val="NoSpacing"/>
        <w:rPr>
          <w:rFonts w:cs="Times New Roman"/>
          <w:szCs w:val="24"/>
        </w:rPr>
      </w:pPr>
    </w:p>
    <w:p w14:paraId="65645624" w14:textId="77777777" w:rsidR="00DE682C" w:rsidRDefault="00DE682C" w:rsidP="00DE68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July 2023</w:t>
      </w:r>
    </w:p>
    <w:p w14:paraId="157BA2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3B24E" w14:textId="77777777" w:rsidR="00DE682C" w:rsidRDefault="00DE682C" w:rsidP="009139A6">
      <w:r>
        <w:separator/>
      </w:r>
    </w:p>
  </w:endnote>
  <w:endnote w:type="continuationSeparator" w:id="0">
    <w:p w14:paraId="74CF1E38" w14:textId="77777777" w:rsidR="00DE682C" w:rsidRDefault="00DE68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94B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48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A3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187B" w14:textId="77777777" w:rsidR="00DE682C" w:rsidRDefault="00DE682C" w:rsidP="009139A6">
      <w:r>
        <w:separator/>
      </w:r>
    </w:p>
  </w:footnote>
  <w:footnote w:type="continuationSeparator" w:id="0">
    <w:p w14:paraId="613C8F54" w14:textId="77777777" w:rsidR="00DE682C" w:rsidRDefault="00DE68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AD9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83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C7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2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E682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7225D"/>
  <w15:chartTrackingRefBased/>
  <w15:docId w15:val="{CCB6368F-C504-4B2D-99E9-BD3FED66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68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2023-07-26T11:09:00Z</dcterms:created>
  <dcterms:modified xsi:type="dcterms:W3CDTF">2023-07-26T11:10:00Z</dcterms:modified>
</cp:coreProperties>
</file>